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3378D" w14:textId="77777777" w:rsidR="0004596A" w:rsidRDefault="0004596A" w:rsidP="00045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MATHEW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YEVAN)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(fl.1467)</w:t>
      </w:r>
    </w:p>
    <w:p w14:paraId="48A71BFA" w14:textId="77777777" w:rsidR="0004596A" w:rsidRDefault="0004596A" w:rsidP="00045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Girdler.</w:t>
      </w:r>
    </w:p>
    <w:p w14:paraId="4DE9141F" w14:textId="77777777" w:rsidR="0004596A" w:rsidRDefault="0004596A" w:rsidP="000459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B5BBFD" w14:textId="77777777" w:rsidR="0004596A" w:rsidRDefault="0004596A" w:rsidP="000459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F97A67" w14:textId="77777777" w:rsidR="0004596A" w:rsidRDefault="0004596A" w:rsidP="00045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Oct.1467</w:t>
      </w:r>
      <w:r>
        <w:rPr>
          <w:rFonts w:ascii="Times New Roman" w:hAnsi="Times New Roman" w:cs="Times New Roman"/>
          <w:sz w:val="24"/>
          <w:szCs w:val="24"/>
        </w:rPr>
        <w:tab/>
        <w:t xml:space="preserve">He gifted his goods and chattels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Gyboun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04D9A2AE" w14:textId="77777777" w:rsidR="0004596A" w:rsidRDefault="0004596A" w:rsidP="00045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Pykeryng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gentleman(q.v.).</w:t>
      </w:r>
    </w:p>
    <w:p w14:paraId="2C42AEDA" w14:textId="77777777" w:rsidR="0004596A" w:rsidRDefault="0004596A" w:rsidP="00045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1461-68 p.458)</w:t>
      </w:r>
    </w:p>
    <w:p w14:paraId="153A992B" w14:textId="77777777" w:rsidR="0004596A" w:rsidRDefault="0004596A" w:rsidP="000459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12D467" w14:textId="77777777" w:rsidR="0004596A" w:rsidRDefault="0004596A" w:rsidP="000459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6B155C" w14:textId="77777777" w:rsidR="0004596A" w:rsidRDefault="0004596A" w:rsidP="00045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2022</w:t>
      </w:r>
    </w:p>
    <w:p w14:paraId="540EF9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AEE32" w14:textId="77777777" w:rsidR="0004596A" w:rsidRDefault="0004596A" w:rsidP="009139A6">
      <w:r>
        <w:separator/>
      </w:r>
    </w:p>
  </w:endnote>
  <w:endnote w:type="continuationSeparator" w:id="0">
    <w:p w14:paraId="6F45CC27" w14:textId="77777777" w:rsidR="0004596A" w:rsidRDefault="000459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581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913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F7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8B704" w14:textId="77777777" w:rsidR="0004596A" w:rsidRDefault="0004596A" w:rsidP="009139A6">
      <w:r>
        <w:separator/>
      </w:r>
    </w:p>
  </w:footnote>
  <w:footnote w:type="continuationSeparator" w:id="0">
    <w:p w14:paraId="5B1A0FE5" w14:textId="77777777" w:rsidR="0004596A" w:rsidRDefault="000459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33A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B89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C22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96A"/>
    <w:rsid w:val="0004596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2D276"/>
  <w15:chartTrackingRefBased/>
  <w15:docId w15:val="{5F3CF8E8-2F02-439C-9E6B-8305D481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2022-10-10T15:06:00Z</dcterms:created>
  <dcterms:modified xsi:type="dcterms:W3CDTF">2022-10-10T15:07:00Z</dcterms:modified>
</cp:coreProperties>
</file>